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33927" w14:textId="1D2FD814" w:rsidR="009977C3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95e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61EAB" w:rsidRPr="00061EAB">
        <w:rPr>
          <w:rFonts w:ascii="Arial" w:hAnsi="Arial" w:cs="Arial"/>
          <w:b/>
          <w:sz w:val="24"/>
          <w:szCs w:val="24"/>
        </w:rPr>
        <w:t>RP-220768</w:t>
      </w:r>
    </w:p>
    <w:p w14:paraId="40043D46" w14:textId="77777777" w:rsidR="009977C3" w:rsidRPr="004B566C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 17-23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714BB48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02151">
        <w:rPr>
          <w:rFonts w:ascii="Arial" w:hAnsi="Arial" w:cs="Arial"/>
          <w:b/>
          <w:bCs/>
        </w:rPr>
        <w:t>Nokia</w:t>
      </w:r>
    </w:p>
    <w:p w14:paraId="5052B559" w14:textId="618C6BB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02151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302151" w:rsidRPr="00302151">
        <w:rPr>
          <w:rFonts w:ascii="Arial" w:hAnsi="Arial" w:cs="Arial"/>
          <w:b/>
          <w:bCs/>
        </w:rPr>
        <w:t>High-power UE operation for fixed-wireless/vehicle-mounted use cases in LTE bands and NR bands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354394A3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2151" w:rsidRPr="00512DFB">
        <w:rPr>
          <w:rFonts w:ascii="Arial" w:hAnsi="Arial" w:cs="Arial"/>
        </w:rPr>
        <w:t>9.6.4.7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20D4E9C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>Work Item Exception for High-power UE operation for fixed-wireless/vehicle-mounted use cases in LTE bands and NR bands</w:t>
      </w:r>
    </w:p>
    <w:p w14:paraId="2165AB0C" w14:textId="6B021D5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127ACD">
        <w:rPr>
          <w:sz w:val="24"/>
          <w:szCs w:val="24"/>
        </w:rPr>
        <w:tab/>
      </w:r>
      <w:r w:rsidR="00127ACD" w:rsidRPr="00127ACD">
        <w:rPr>
          <w:sz w:val="24"/>
          <w:szCs w:val="24"/>
        </w:rPr>
        <w:t>LTE_NR_HPUE_FWVM</w:t>
      </w:r>
    </w:p>
    <w:p w14:paraId="545FA1C2" w14:textId="1486B20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077EB" w:rsidRPr="002077EB">
        <w:rPr>
          <w:sz w:val="24"/>
          <w:szCs w:val="24"/>
        </w:rPr>
        <w:t>920073</w:t>
      </w:r>
    </w:p>
    <w:p w14:paraId="73CD645E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8"/>
        <w:gridCol w:w="1677"/>
        <w:gridCol w:w="1110"/>
        <w:gridCol w:w="1672"/>
        <w:gridCol w:w="1669"/>
        <w:gridCol w:w="1994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7B76A1B2" w:rsidR="00E72B61" w:rsidRPr="00684CA1" w:rsidRDefault="00C570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38.101-1</w:t>
            </w:r>
            <w:r w:rsidR="002C62BF">
              <w:rPr>
                <w:lang w:eastAsia="zh-CN"/>
              </w:rPr>
              <w:t>, 36.101</w:t>
            </w:r>
            <w:r w:rsidR="003A3E7A">
              <w:rPr>
                <w:lang w:eastAsia="zh-CN"/>
              </w:rPr>
              <w:t>, 38.307, 36.307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16D9702" w14:textId="77777777" w:rsidR="00E72B61" w:rsidRDefault="00720AE9" w:rsidP="00B066D2">
            <w:pPr>
              <w:pStyle w:val="Index1"/>
            </w:pPr>
            <w:r>
              <w:t>Band specific requirements for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6"/>
              <w:gridCol w:w="3530"/>
              <w:gridCol w:w="1517"/>
              <w:gridCol w:w="897"/>
              <w:gridCol w:w="1286"/>
            </w:tblGrid>
            <w:tr w:rsidR="00712B84" w:rsidRPr="00CB5858" w14:paraId="4951654F" w14:textId="77777777" w:rsidTr="00712B84">
              <w:tc>
                <w:tcPr>
                  <w:tcW w:w="425" w:type="pct"/>
                  <w:shd w:val="clear" w:color="auto" w:fill="auto"/>
                </w:tcPr>
                <w:p w14:paraId="078669F3" w14:textId="77777777" w:rsidR="00712B84" w:rsidRDefault="00712B84" w:rsidP="00712B84">
                  <w:pPr>
                    <w:pStyle w:val="TAH"/>
                  </w:pPr>
                  <w:r>
                    <w:t>Band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4A9B4873" w14:textId="77777777" w:rsidR="00712B84" w:rsidRDefault="00712B84" w:rsidP="00712B84">
                  <w:pPr>
                    <w:pStyle w:val="TAH"/>
                  </w:pPr>
                  <w:r>
                    <w:t>contact company (email address)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42372DF5" w14:textId="77777777" w:rsidR="00712B84" w:rsidRDefault="00712B84" w:rsidP="00712B84">
                  <w:pPr>
                    <w:pStyle w:val="TAH"/>
                  </w:pPr>
                  <w:r>
                    <w:t>other supporters (min. 3)</w:t>
                  </w:r>
                </w:p>
              </w:tc>
              <w:tc>
                <w:tcPr>
                  <w:tcW w:w="537" w:type="pct"/>
                </w:tcPr>
                <w:p w14:paraId="59EAE319" w14:textId="77777777" w:rsidR="00712B84" w:rsidRDefault="00712B84" w:rsidP="00712B84">
                  <w:pPr>
                    <w:pStyle w:val="TAH"/>
                  </w:pPr>
                  <w:r>
                    <w:t>Status</w:t>
                  </w:r>
                </w:p>
              </w:tc>
              <w:tc>
                <w:tcPr>
                  <w:tcW w:w="932" w:type="pct"/>
                </w:tcPr>
                <w:p w14:paraId="231720C8" w14:textId="77777777" w:rsidR="00712B84" w:rsidRDefault="00712B84" w:rsidP="00712B84">
                  <w:pPr>
                    <w:pStyle w:val="TAH"/>
                  </w:pPr>
                  <w:r>
                    <w:t>Release independent from</w:t>
                  </w:r>
                </w:p>
              </w:tc>
            </w:tr>
            <w:tr w:rsidR="00712B84" w:rsidRPr="00CB5858" w14:paraId="13882B56" w14:textId="77777777" w:rsidTr="00712B84">
              <w:tc>
                <w:tcPr>
                  <w:tcW w:w="425" w:type="pct"/>
                  <w:shd w:val="clear" w:color="auto" w:fill="auto"/>
                </w:tcPr>
                <w:p w14:paraId="52A85A92" w14:textId="77777777" w:rsidR="00712B84" w:rsidRDefault="00712B84" w:rsidP="00712B84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1FA768D6" w14:textId="77777777" w:rsidR="00712B84" w:rsidRDefault="00712B84" w:rsidP="00712B84">
                  <w:pPr>
                    <w:pStyle w:val="TAC"/>
                  </w:pPr>
                  <w:r w:rsidRPr="009A76B6">
                    <w:t>sebastian.thalanany@uscellular.com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746D8C64" w14:textId="77777777" w:rsidR="00712B84" w:rsidRDefault="00712B84" w:rsidP="00712B84">
                  <w:pPr>
                    <w:pStyle w:val="TAC"/>
                  </w:pPr>
                  <w:r>
                    <w:t xml:space="preserve">Nokia, </w:t>
                  </w:r>
                  <w:r w:rsidRPr="00706E8C">
                    <w:t>Ericsson and Samsung</w:t>
                  </w:r>
                </w:p>
              </w:tc>
              <w:tc>
                <w:tcPr>
                  <w:tcW w:w="537" w:type="pct"/>
                </w:tcPr>
                <w:p w14:paraId="29AFD071" w14:textId="77777777" w:rsidR="00712B84" w:rsidRDefault="00712B84" w:rsidP="00712B84">
                  <w:pPr>
                    <w:pStyle w:val="TAC"/>
                  </w:pPr>
                  <w:r>
                    <w:t>Ongoing</w:t>
                  </w:r>
                </w:p>
              </w:tc>
              <w:tc>
                <w:tcPr>
                  <w:tcW w:w="932" w:type="pct"/>
                </w:tcPr>
                <w:p w14:paraId="58DC391E" w14:textId="77777777" w:rsidR="00712B84" w:rsidRDefault="00712B84" w:rsidP="00712B84">
                  <w:pPr>
                    <w:pStyle w:val="TAC"/>
                  </w:pPr>
                  <w:r w:rsidRPr="009A76B6">
                    <w:t>Rel-10...16 (tbd)</w:t>
                  </w:r>
                </w:p>
              </w:tc>
            </w:tr>
            <w:tr w:rsidR="00712B84" w:rsidRPr="00CB5858" w14:paraId="477B6CB7" w14:textId="77777777" w:rsidTr="00712B84">
              <w:tc>
                <w:tcPr>
                  <w:tcW w:w="425" w:type="pct"/>
                  <w:shd w:val="clear" w:color="auto" w:fill="auto"/>
                </w:tcPr>
                <w:p w14:paraId="69F34A3F" w14:textId="77777777" w:rsidR="00712B84" w:rsidRDefault="00712B84" w:rsidP="00712B84">
                  <w:pPr>
                    <w:pStyle w:val="TAC"/>
                  </w:pPr>
                  <w:r>
                    <w:t>12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35744215" w14:textId="77777777" w:rsidR="00712B84" w:rsidRPr="0007034D" w:rsidRDefault="00712B84" w:rsidP="00712B84">
                  <w:pPr>
                    <w:pStyle w:val="TAC"/>
                  </w:pPr>
                  <w:r w:rsidRPr="009A76B6">
                    <w:t>sebastian.thalanany@uscellular.com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4817E862" w14:textId="77777777" w:rsidR="00712B84" w:rsidRDefault="00712B84" w:rsidP="00712B84">
                  <w:pPr>
                    <w:pStyle w:val="TAC"/>
                  </w:pPr>
                  <w:r>
                    <w:t xml:space="preserve">Nokia, </w:t>
                  </w:r>
                  <w:r w:rsidRPr="00706E8C">
                    <w:t>Ericsson and Samsung</w:t>
                  </w:r>
                </w:p>
              </w:tc>
              <w:tc>
                <w:tcPr>
                  <w:tcW w:w="537" w:type="pct"/>
                </w:tcPr>
                <w:p w14:paraId="583ADFC0" w14:textId="77777777" w:rsidR="00712B84" w:rsidRDefault="00712B84" w:rsidP="00712B84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932" w:type="pct"/>
                </w:tcPr>
                <w:p w14:paraId="65A6B505" w14:textId="77777777" w:rsidR="00712B84" w:rsidRPr="002228C4" w:rsidRDefault="00712B84" w:rsidP="00712B84">
                  <w:pPr>
                    <w:pStyle w:val="TAC"/>
                  </w:pPr>
                  <w:r w:rsidRPr="009A76B6">
                    <w:t>Rel-10...16 (tbd)</w:t>
                  </w:r>
                </w:p>
              </w:tc>
            </w:tr>
            <w:tr w:rsidR="00712B84" w:rsidRPr="00CB5858" w14:paraId="385847E0" w14:textId="77777777" w:rsidTr="00712B84">
              <w:tc>
                <w:tcPr>
                  <w:tcW w:w="425" w:type="pct"/>
                  <w:shd w:val="clear" w:color="auto" w:fill="auto"/>
                </w:tcPr>
                <w:p w14:paraId="65067189" w14:textId="77777777" w:rsidR="00712B84" w:rsidRDefault="00712B84" w:rsidP="00712B84">
                  <w:pPr>
                    <w:pStyle w:val="TAC"/>
                  </w:pPr>
                  <w:r>
                    <w:t>13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433E726E" w14:textId="77777777" w:rsidR="00712B84" w:rsidRPr="0007034D" w:rsidRDefault="00712B84" w:rsidP="00712B84">
                  <w:pPr>
                    <w:pStyle w:val="TAC"/>
                  </w:pPr>
                  <w:r w:rsidRPr="009A76B6">
                    <w:t>zheng.zhao@VERIZONWIRELESS.COM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4DB8C1BF" w14:textId="77777777" w:rsidR="00712B84" w:rsidRDefault="00712B84" w:rsidP="00712B84">
                  <w:pPr>
                    <w:pStyle w:val="TAC"/>
                  </w:pPr>
                  <w:r w:rsidRPr="0007034D">
                    <w:t>Nokia,</w:t>
                  </w:r>
                  <w:r>
                    <w:t xml:space="preserve"> Ericsson, Qualcomm and Samsung</w:t>
                  </w:r>
                </w:p>
              </w:tc>
              <w:tc>
                <w:tcPr>
                  <w:tcW w:w="537" w:type="pct"/>
                </w:tcPr>
                <w:p w14:paraId="43EDA9C8" w14:textId="77777777" w:rsidR="00712B84" w:rsidRDefault="00712B84" w:rsidP="00712B84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932" w:type="pct"/>
                </w:tcPr>
                <w:p w14:paraId="0F973EFE" w14:textId="77777777" w:rsidR="00712B84" w:rsidRPr="002228C4" w:rsidRDefault="00712B84" w:rsidP="00712B84">
                  <w:pPr>
                    <w:pStyle w:val="TAC"/>
                  </w:pPr>
                  <w:r w:rsidRPr="009A76B6">
                    <w:t>Rel-10...16 (tbd)</w:t>
                  </w:r>
                </w:p>
              </w:tc>
            </w:tr>
            <w:tr w:rsidR="00712B84" w:rsidRPr="00CB5858" w14:paraId="34177823" w14:textId="77777777" w:rsidTr="00712B84">
              <w:tc>
                <w:tcPr>
                  <w:tcW w:w="425" w:type="pct"/>
                  <w:shd w:val="clear" w:color="auto" w:fill="auto"/>
                </w:tcPr>
                <w:p w14:paraId="2DCA3FA8" w14:textId="77777777" w:rsidR="00712B84" w:rsidRDefault="00712B84" w:rsidP="00712B84">
                  <w:pPr>
                    <w:pStyle w:val="TAC"/>
                  </w:pPr>
                  <w:r>
                    <w:t>n5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42F8DD5B" w14:textId="77777777" w:rsidR="00712B84" w:rsidRPr="0007034D" w:rsidRDefault="00712B84" w:rsidP="00712B84">
                  <w:pPr>
                    <w:pStyle w:val="TAC"/>
                  </w:pPr>
                  <w:r w:rsidRPr="009A76B6">
                    <w:t>sebastian.thalanany@uscellular.com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6050D748" w14:textId="77777777" w:rsidR="00712B84" w:rsidRDefault="00712B84" w:rsidP="00712B84">
                  <w:pPr>
                    <w:pStyle w:val="TAC"/>
                  </w:pPr>
                  <w:r>
                    <w:t xml:space="preserve">Nokia, </w:t>
                  </w:r>
                  <w:r w:rsidRPr="00706E8C">
                    <w:t>Ericsson and Samsung</w:t>
                  </w:r>
                </w:p>
              </w:tc>
              <w:tc>
                <w:tcPr>
                  <w:tcW w:w="537" w:type="pct"/>
                </w:tcPr>
                <w:p w14:paraId="185FBC3A" w14:textId="77777777" w:rsidR="00712B84" w:rsidRDefault="00712B84" w:rsidP="00712B84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932" w:type="pct"/>
                </w:tcPr>
                <w:p w14:paraId="2BC4B318" w14:textId="77777777" w:rsidR="00712B84" w:rsidRPr="002228C4" w:rsidRDefault="00712B84" w:rsidP="00712B84">
                  <w:pPr>
                    <w:pStyle w:val="TAC"/>
                  </w:pPr>
                  <w:r>
                    <w:t>Rel-15...16 (tbd)</w:t>
                  </w:r>
                </w:p>
              </w:tc>
            </w:tr>
            <w:tr w:rsidR="00712B84" w:rsidRPr="00CB5858" w14:paraId="4DA2D45A" w14:textId="77777777" w:rsidTr="00712B84">
              <w:tc>
                <w:tcPr>
                  <w:tcW w:w="425" w:type="pct"/>
                  <w:shd w:val="clear" w:color="auto" w:fill="auto"/>
                </w:tcPr>
                <w:p w14:paraId="03689715" w14:textId="77777777" w:rsidR="00712B84" w:rsidRDefault="00712B84" w:rsidP="00712B84">
                  <w:pPr>
                    <w:pStyle w:val="TAC"/>
                  </w:pPr>
                  <w:r>
                    <w:t>n13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5E78B53A" w14:textId="77777777" w:rsidR="00712B84" w:rsidRPr="0007034D" w:rsidRDefault="00712B84" w:rsidP="00712B84">
                  <w:pPr>
                    <w:pStyle w:val="TAC"/>
                  </w:pPr>
                  <w:r w:rsidRPr="009A76B6">
                    <w:t>zheng.zhao@VERIZONWIRELESS.COM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57CD5F8A" w14:textId="77777777" w:rsidR="00712B84" w:rsidRDefault="00712B84" w:rsidP="00712B84">
                  <w:pPr>
                    <w:pStyle w:val="TAC"/>
                  </w:pPr>
                  <w:r w:rsidRPr="0007034D">
                    <w:t>Nokia,</w:t>
                  </w:r>
                  <w:r>
                    <w:t>,Ericsson, Qualcomm and Samsung</w:t>
                  </w:r>
                </w:p>
              </w:tc>
              <w:tc>
                <w:tcPr>
                  <w:tcW w:w="537" w:type="pct"/>
                </w:tcPr>
                <w:p w14:paraId="7CD7196E" w14:textId="77777777" w:rsidR="00712B84" w:rsidRDefault="00712B84" w:rsidP="00712B84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932" w:type="pct"/>
                </w:tcPr>
                <w:p w14:paraId="62F78B2B" w14:textId="77777777" w:rsidR="00712B84" w:rsidRPr="002228C4" w:rsidRDefault="00712B84" w:rsidP="00712B84">
                  <w:pPr>
                    <w:pStyle w:val="TAC"/>
                  </w:pPr>
                  <w:r>
                    <w:t>Rel-15...16 (tbd)</w:t>
                  </w:r>
                </w:p>
              </w:tc>
            </w:tr>
            <w:tr w:rsidR="00712B84" w:rsidRPr="00CB5858" w14:paraId="3686125C" w14:textId="77777777" w:rsidTr="00712B84">
              <w:tc>
                <w:tcPr>
                  <w:tcW w:w="425" w:type="pct"/>
                  <w:shd w:val="clear" w:color="auto" w:fill="auto"/>
                </w:tcPr>
                <w:p w14:paraId="7AB95177" w14:textId="77777777" w:rsidR="00712B84" w:rsidRDefault="00712B84" w:rsidP="00712B84">
                  <w:pPr>
                    <w:pStyle w:val="TAC"/>
                  </w:pPr>
                  <w:r>
                    <w:t>n26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32773B17" w14:textId="77777777" w:rsidR="00712B84" w:rsidRPr="009A76B6" w:rsidRDefault="00712B84" w:rsidP="00712B84">
                  <w:pPr>
                    <w:pStyle w:val="TAC"/>
                  </w:pPr>
                  <w:r w:rsidRPr="009A76B6">
                    <w:t>bill.shvodian@t-mobile.com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2322BABF" w14:textId="77777777" w:rsidR="00712B84" w:rsidRPr="0007034D" w:rsidRDefault="00712B84" w:rsidP="00712B84">
                  <w:pPr>
                    <w:pStyle w:val="TAC"/>
                  </w:pPr>
                  <w:r w:rsidRPr="0007034D">
                    <w:t xml:space="preserve">Nokia, </w:t>
                  </w:r>
                  <w:r w:rsidRPr="008D68E5">
                    <w:t>Ericsson</w:t>
                  </w:r>
                  <w:r>
                    <w:t>,</w:t>
                  </w:r>
                  <w:r w:rsidRPr="008D68E5">
                    <w:t xml:space="preserve"> Deutsche Telekom</w:t>
                  </w:r>
                </w:p>
              </w:tc>
              <w:tc>
                <w:tcPr>
                  <w:tcW w:w="537" w:type="pct"/>
                </w:tcPr>
                <w:p w14:paraId="0662FF9E" w14:textId="77777777" w:rsidR="00712B84" w:rsidRPr="002228C4" w:rsidRDefault="00712B84" w:rsidP="00712B84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932" w:type="pct"/>
                </w:tcPr>
                <w:p w14:paraId="1EF4F5CA" w14:textId="77777777" w:rsidR="00712B84" w:rsidRDefault="00712B84" w:rsidP="00712B84">
                  <w:pPr>
                    <w:pStyle w:val="TAC"/>
                  </w:pPr>
                  <w:r>
                    <w:t>Rel-15...16 (tbd)</w:t>
                  </w:r>
                </w:p>
              </w:tc>
            </w:tr>
            <w:tr w:rsidR="00712B84" w:rsidRPr="00CB5858" w14:paraId="30B8A13D" w14:textId="77777777" w:rsidTr="00712B84">
              <w:tc>
                <w:tcPr>
                  <w:tcW w:w="425" w:type="pct"/>
                  <w:shd w:val="clear" w:color="auto" w:fill="auto"/>
                </w:tcPr>
                <w:p w14:paraId="507B344E" w14:textId="77777777" w:rsidR="00712B84" w:rsidRDefault="00712B84" w:rsidP="00712B84">
                  <w:pPr>
                    <w:pStyle w:val="TAC"/>
                  </w:pPr>
                  <w:r>
                    <w:t>n71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219268DB" w14:textId="77777777" w:rsidR="00712B84" w:rsidRPr="0007034D" w:rsidRDefault="00712B84" w:rsidP="00712B84">
                  <w:pPr>
                    <w:pStyle w:val="TAC"/>
                  </w:pPr>
                  <w:r w:rsidRPr="009A76B6">
                    <w:t>bill.shvodian@t-mobile.com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08CD6F35" w14:textId="77777777" w:rsidR="00712B84" w:rsidRDefault="00712B84" w:rsidP="00712B84">
                  <w:pPr>
                    <w:pStyle w:val="TAC"/>
                  </w:pPr>
                  <w:r w:rsidRPr="0007034D">
                    <w:t xml:space="preserve">Nokia, </w:t>
                  </w:r>
                  <w:r w:rsidRPr="008D68E5">
                    <w:t>Ericsson</w:t>
                  </w:r>
                  <w:r>
                    <w:t>,</w:t>
                  </w:r>
                  <w:r w:rsidRPr="008D68E5">
                    <w:t xml:space="preserve"> Deutsche Telekom</w:t>
                  </w:r>
                </w:p>
              </w:tc>
              <w:tc>
                <w:tcPr>
                  <w:tcW w:w="537" w:type="pct"/>
                </w:tcPr>
                <w:p w14:paraId="4C2FE8F8" w14:textId="77777777" w:rsidR="00712B84" w:rsidRDefault="00712B84" w:rsidP="00712B84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932" w:type="pct"/>
                </w:tcPr>
                <w:p w14:paraId="65094C15" w14:textId="77777777" w:rsidR="00712B84" w:rsidRPr="002228C4" w:rsidRDefault="00712B84" w:rsidP="00712B84">
                  <w:pPr>
                    <w:pStyle w:val="TAC"/>
                  </w:pPr>
                  <w:r>
                    <w:t>Rel-15...16 (tbd)</w:t>
                  </w:r>
                </w:p>
              </w:tc>
            </w:tr>
            <w:tr w:rsidR="00712B84" w:rsidRPr="00CB5858" w14:paraId="56C182DB" w14:textId="77777777" w:rsidTr="00712B84">
              <w:tc>
                <w:tcPr>
                  <w:tcW w:w="425" w:type="pct"/>
                  <w:shd w:val="clear" w:color="auto" w:fill="auto"/>
                </w:tcPr>
                <w:p w14:paraId="360E724F" w14:textId="77777777" w:rsidR="00712B84" w:rsidRDefault="00712B84" w:rsidP="00712B84">
                  <w:pPr>
                    <w:pStyle w:val="TAC"/>
                  </w:pPr>
                  <w:r>
                    <w:t>n85</w:t>
                  </w:r>
                </w:p>
              </w:tc>
              <w:tc>
                <w:tcPr>
                  <w:tcW w:w="1833" w:type="pct"/>
                  <w:shd w:val="clear" w:color="auto" w:fill="auto"/>
                </w:tcPr>
                <w:p w14:paraId="63440FAC" w14:textId="77777777" w:rsidR="00712B84" w:rsidRPr="009A76B6" w:rsidRDefault="00712B84" w:rsidP="00712B84">
                  <w:pPr>
                    <w:pStyle w:val="TAC"/>
                  </w:pPr>
                  <w:r w:rsidRPr="009A76B6">
                    <w:t>bill.shvodian@t-mobile.com</w:t>
                  </w:r>
                </w:p>
              </w:tc>
              <w:tc>
                <w:tcPr>
                  <w:tcW w:w="1272" w:type="pct"/>
                  <w:shd w:val="clear" w:color="auto" w:fill="auto"/>
                </w:tcPr>
                <w:p w14:paraId="451A248F" w14:textId="77777777" w:rsidR="00712B84" w:rsidDel="005C2BA4" w:rsidRDefault="00712B84" w:rsidP="00712B84">
                  <w:pPr>
                    <w:pStyle w:val="TAC"/>
                  </w:pPr>
                  <w:r w:rsidRPr="0007034D">
                    <w:t xml:space="preserve">Nokia, </w:t>
                  </w:r>
                  <w:r w:rsidRPr="008D68E5">
                    <w:t>Ericsson</w:t>
                  </w:r>
                  <w:r>
                    <w:t>,</w:t>
                  </w:r>
                  <w:r w:rsidRPr="008D68E5">
                    <w:t xml:space="preserve"> Deutsche Telekom</w:t>
                  </w:r>
                </w:p>
              </w:tc>
              <w:tc>
                <w:tcPr>
                  <w:tcW w:w="537" w:type="pct"/>
                </w:tcPr>
                <w:p w14:paraId="16F94B15" w14:textId="77777777" w:rsidR="00712B84" w:rsidRPr="002228C4" w:rsidRDefault="00712B84" w:rsidP="00712B84">
                  <w:pPr>
                    <w:pStyle w:val="TAC"/>
                  </w:pPr>
                  <w:r w:rsidRPr="002228C4">
                    <w:t>Ongoing</w:t>
                  </w:r>
                </w:p>
              </w:tc>
              <w:tc>
                <w:tcPr>
                  <w:tcW w:w="932" w:type="pct"/>
                </w:tcPr>
                <w:p w14:paraId="74C222E4" w14:textId="77777777" w:rsidR="00712B84" w:rsidRDefault="00712B84" w:rsidP="00712B84">
                  <w:pPr>
                    <w:pStyle w:val="TAC"/>
                  </w:pPr>
                  <w:r>
                    <w:t>Rel-15...16 (tbd)</w:t>
                  </w:r>
                </w:p>
              </w:tc>
            </w:tr>
          </w:tbl>
          <w:p w14:paraId="7ACAFBF5" w14:textId="1180B35C" w:rsidR="00720AE9" w:rsidRPr="00684CA1" w:rsidRDefault="00720AE9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283A8BEC" w:rsidR="00E72B61" w:rsidRPr="00684CA1" w:rsidRDefault="00A91F09" w:rsidP="00B066D2">
            <w:pPr>
              <w:spacing w:after="0"/>
            </w:pPr>
            <w:r>
              <w:t>Above bands cannot support power class 1 operation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1EAB"/>
    <w:rsid w:val="00074015"/>
    <w:rsid w:val="000A4E67"/>
    <w:rsid w:val="000B0A2F"/>
    <w:rsid w:val="000B61FD"/>
    <w:rsid w:val="000E55AD"/>
    <w:rsid w:val="000F7795"/>
    <w:rsid w:val="001000A1"/>
    <w:rsid w:val="00127ACD"/>
    <w:rsid w:val="001357D9"/>
    <w:rsid w:val="00166F60"/>
    <w:rsid w:val="00187B47"/>
    <w:rsid w:val="001958AD"/>
    <w:rsid w:val="001C5C86"/>
    <w:rsid w:val="002000C2"/>
    <w:rsid w:val="002018D8"/>
    <w:rsid w:val="002077EB"/>
    <w:rsid w:val="00220888"/>
    <w:rsid w:val="00223AB7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977C3"/>
    <w:rsid w:val="009A3BC4"/>
    <w:rsid w:val="00A10539"/>
    <w:rsid w:val="00A3082C"/>
    <w:rsid w:val="00A36378"/>
    <w:rsid w:val="00A70E1E"/>
    <w:rsid w:val="00A91F09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Vasenkari, Petri J. (Nokia - FI/Espoo)</cp:lastModifiedBy>
  <cp:revision>2</cp:revision>
  <cp:lastPrinted>2009-10-12T13:10:00Z</cp:lastPrinted>
  <dcterms:created xsi:type="dcterms:W3CDTF">2022-03-11T06:37:00Z</dcterms:created>
  <dcterms:modified xsi:type="dcterms:W3CDTF">2022-03-11T06:37:00Z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